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540364">
        <w:trPr>
          <w:trHeight w:val="756"/>
        </w:trPr>
        <w:tc>
          <w:tcPr>
            <w:tcW w:w="5000" w:type="pct"/>
            <w:shd w:val="clear" w:color="auto" w:fill="auto"/>
            <w:vAlign w:val="center"/>
          </w:tcPr>
          <w:p w:rsidR="005F2928" w:rsidRDefault="00D64531" w:rsidP="0041298F">
            <w:pPr>
              <w:pStyle w:val="Picture"/>
            </w:pPr>
            <w:bookmarkStart w:id="0" w:name="_GoBack"/>
            <w:bookmarkEnd w:id="0"/>
            <w:r>
              <w:rPr>
                <w:noProof/>
              </w:rPr>
              <w:drawing>
                <wp:inline distT="0" distB="0" distL="0" distR="0">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rsidR="002C5E76" w:rsidRPr="0041298F" w:rsidRDefault="00D64531" w:rsidP="002C5E76">
      <w:pPr>
        <w:pStyle w:val="APBHeading"/>
      </w:pPr>
      <w:r>
        <w:rPr>
          <w:noProof/>
        </w:rPr>
        <w:drawing>
          <wp:inline distT="0" distB="0" distL="0" distR="0">
            <wp:extent cx="233045"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F97C7F">
        <w:t>1.1.2 Biotechnology Notebooks</w:t>
      </w:r>
    </w:p>
    <w:p w:rsidR="002C5E76" w:rsidRDefault="002C5E76" w:rsidP="002C5E76"/>
    <w:p w:rsidR="002C5E76" w:rsidRDefault="002C5E76" w:rsidP="002C5E76">
      <w:pPr>
        <w:pStyle w:val="ActivitySection"/>
      </w:pPr>
      <w:r>
        <w:t>Purpose</w:t>
      </w:r>
    </w:p>
    <w:p w:rsidR="00F97C7F" w:rsidRDefault="00F97C7F" w:rsidP="00F97C7F">
      <w:pPr>
        <w:pStyle w:val="ActivityBody"/>
      </w:pPr>
      <w:r>
        <w:t>In a biotechnology laboratory or any research lab, organization, good records, and a professional work ethic are essential for reliable research. All written and oral instructions must be followed accurately, precise and detailed records of all experiments must be kept, and safety and professionalism must be maintained at all times.</w:t>
      </w:r>
    </w:p>
    <w:p w:rsidR="00F97C7F" w:rsidRPr="00042CF7" w:rsidRDefault="00F97C7F" w:rsidP="00F97C7F"/>
    <w:p w:rsidR="00F97C7F" w:rsidRDefault="00F97C7F" w:rsidP="00F97C7F">
      <w:pPr>
        <w:pStyle w:val="ActivityBody"/>
      </w:pPr>
      <w:r>
        <w:t>Laboratory notebooks are legal, scientific documents where all work in the lab must be recorded. The laboratory notebook format is used to protect original data and patent discoveries. As a scientist and student of biotechnology, it is important that you develop good laboratory record keeping practices.</w:t>
      </w:r>
      <w:r w:rsidR="009915F3">
        <w:t xml:space="preserve"> How are notebooks organized and utilized by scientists? How will you organize and use your notebooks throughout this course?</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03"/>
        <w:gridCol w:w="5397"/>
      </w:tblGrid>
      <w:tr w:rsidR="002C5E76" w:rsidTr="002C5E76">
        <w:tc>
          <w:tcPr>
            <w:tcW w:w="5499" w:type="dxa"/>
          </w:tcPr>
          <w:p w:rsidR="002C5E76" w:rsidRDefault="002C5E76" w:rsidP="00BE7183">
            <w:pPr>
              <w:pStyle w:val="ActivityBodyBold"/>
            </w:pPr>
            <w:r>
              <w:t xml:space="preserve">Per </w:t>
            </w:r>
            <w:r w:rsidR="00F97C7F">
              <w:t>student</w:t>
            </w:r>
            <w:r>
              <w:t>:</w:t>
            </w:r>
          </w:p>
          <w:p w:rsidR="00F97C7F" w:rsidRDefault="00F97C7F" w:rsidP="00F97C7F">
            <w:pPr>
              <w:pStyle w:val="Activitybullet"/>
              <w:ind w:left="1080"/>
            </w:pPr>
            <w:r>
              <w:t>Two-inch, three-ring binder</w:t>
            </w:r>
          </w:p>
          <w:p w:rsidR="00F97C7F" w:rsidRDefault="00F97C7F" w:rsidP="00F97C7F">
            <w:pPr>
              <w:pStyle w:val="Activitybullet"/>
              <w:ind w:left="1080"/>
            </w:pPr>
            <w:r>
              <w:t>6 tab dividers</w:t>
            </w:r>
          </w:p>
          <w:p w:rsidR="00F97C7F" w:rsidRDefault="00F97C7F" w:rsidP="00F97C7F">
            <w:pPr>
              <w:pStyle w:val="Activitybullet"/>
              <w:ind w:left="1080"/>
            </w:pPr>
            <w:r>
              <w:t>6 tab label inserts</w:t>
            </w:r>
          </w:p>
          <w:p w:rsidR="00F97C7F" w:rsidRDefault="00F97C7F" w:rsidP="00F97C7F">
            <w:pPr>
              <w:pStyle w:val="Activitybullet"/>
              <w:ind w:left="1080"/>
            </w:pPr>
            <w:r w:rsidRPr="005F6A78">
              <w:rPr>
                <w:rStyle w:val="Italic"/>
              </w:rPr>
              <w:t>Agriscience Notebook cover page</w:t>
            </w:r>
            <w:r>
              <w:t xml:space="preserve"> template</w:t>
            </w:r>
          </w:p>
          <w:p w:rsidR="00F97C7F" w:rsidRDefault="00F97C7F" w:rsidP="00F97C7F">
            <w:pPr>
              <w:pStyle w:val="Activitybullet"/>
              <w:ind w:left="1080"/>
            </w:pPr>
            <w:r w:rsidRPr="005F6A78">
              <w:rPr>
                <w:rStyle w:val="Italic"/>
              </w:rPr>
              <w:t xml:space="preserve">Agriscience Notebook spine </w:t>
            </w:r>
            <w:r>
              <w:t>template</w:t>
            </w:r>
          </w:p>
          <w:p w:rsidR="00F97C7F" w:rsidRDefault="00F97C7F" w:rsidP="00F97C7F">
            <w:pPr>
              <w:pStyle w:val="Activitybullet"/>
              <w:ind w:left="1080"/>
            </w:pPr>
            <w:r w:rsidRPr="005F6A78">
              <w:rPr>
                <w:rStyle w:val="Italic"/>
              </w:rPr>
              <w:t>Agriscience Notebook Table of Contents</w:t>
            </w:r>
            <w:r>
              <w:t xml:space="preserve"> template</w:t>
            </w:r>
          </w:p>
          <w:p w:rsidR="002C5E76" w:rsidRDefault="00F97C7F" w:rsidP="00F97C7F">
            <w:pPr>
              <w:pStyle w:val="Activitybullet"/>
              <w:ind w:left="1080"/>
            </w:pPr>
            <w:r w:rsidRPr="005F6A78">
              <w:rPr>
                <w:rStyle w:val="Italic"/>
              </w:rPr>
              <w:t>FFA Activity Log</w:t>
            </w:r>
          </w:p>
        </w:tc>
        <w:tc>
          <w:tcPr>
            <w:tcW w:w="5499" w:type="dxa"/>
          </w:tcPr>
          <w:p w:rsidR="002C5E76" w:rsidRDefault="002C5E76" w:rsidP="00BE7183">
            <w:pPr>
              <w:pStyle w:val="ActivityBodyBold"/>
            </w:pPr>
          </w:p>
          <w:p w:rsidR="00F97C7F" w:rsidRPr="005F6A78" w:rsidRDefault="00F97C7F" w:rsidP="00F97C7F">
            <w:pPr>
              <w:pStyle w:val="Activitybullet"/>
              <w:tabs>
                <w:tab w:val="clear" w:pos="0"/>
                <w:tab w:val="num" w:pos="792"/>
              </w:tabs>
              <w:ind w:left="792"/>
              <w:rPr>
                <w:rStyle w:val="Italic"/>
              </w:rPr>
            </w:pPr>
            <w:r w:rsidRPr="005F6A78">
              <w:rPr>
                <w:rStyle w:val="Italic"/>
              </w:rPr>
              <w:t xml:space="preserve">SAE Hours Log </w:t>
            </w:r>
          </w:p>
          <w:p w:rsidR="00F97C7F" w:rsidRPr="005F6A78" w:rsidRDefault="00F97C7F" w:rsidP="00F97C7F">
            <w:pPr>
              <w:pStyle w:val="Activitybullet"/>
              <w:tabs>
                <w:tab w:val="clear" w:pos="0"/>
                <w:tab w:val="num" w:pos="792"/>
              </w:tabs>
              <w:ind w:left="792"/>
              <w:rPr>
                <w:rStyle w:val="Italic"/>
              </w:rPr>
            </w:pPr>
            <w:r w:rsidRPr="005F6A78">
              <w:rPr>
                <w:rStyle w:val="Italic"/>
              </w:rPr>
              <w:t>SAE Income and Expense Sheet</w:t>
            </w:r>
          </w:p>
          <w:p w:rsidR="00F97C7F" w:rsidRPr="00A039A8" w:rsidRDefault="00F97C7F" w:rsidP="00F97C7F">
            <w:pPr>
              <w:pStyle w:val="Activitybullet"/>
              <w:tabs>
                <w:tab w:val="clear" w:pos="0"/>
                <w:tab w:val="num" w:pos="792"/>
              </w:tabs>
              <w:ind w:left="792"/>
              <w:rPr>
                <w:rStyle w:val="Bold"/>
              </w:rPr>
            </w:pPr>
            <w:r w:rsidRPr="005F6A78">
              <w:rPr>
                <w:rStyle w:val="Italic"/>
              </w:rPr>
              <w:t>Presentation Notes</w:t>
            </w:r>
            <w:r w:rsidRPr="00A039A8">
              <w:rPr>
                <w:rStyle w:val="Bold"/>
              </w:rPr>
              <w:t xml:space="preserve"> </w:t>
            </w:r>
            <w:r>
              <w:t>p</w:t>
            </w:r>
            <w:r w:rsidRPr="00BC1B14">
              <w:t>age</w:t>
            </w:r>
          </w:p>
          <w:p w:rsidR="00F97C7F" w:rsidRPr="008620E3" w:rsidRDefault="00F97C7F" w:rsidP="00F97C7F">
            <w:pPr>
              <w:pStyle w:val="Activitybullet"/>
              <w:tabs>
                <w:tab w:val="clear" w:pos="0"/>
                <w:tab w:val="num" w:pos="792"/>
              </w:tabs>
              <w:ind w:left="792"/>
              <w:rPr>
                <w:rStyle w:val="Italic"/>
              </w:rPr>
            </w:pPr>
            <w:r w:rsidRPr="008620E3">
              <w:rPr>
                <w:rStyle w:val="Italic"/>
              </w:rPr>
              <w:t>Laboratory Notebook</w:t>
            </w:r>
          </w:p>
          <w:p w:rsidR="00F97C7F" w:rsidRDefault="00F97C7F" w:rsidP="00F97C7F">
            <w:pPr>
              <w:pStyle w:val="Activitybullet"/>
              <w:tabs>
                <w:tab w:val="clear" w:pos="0"/>
                <w:tab w:val="num" w:pos="792"/>
              </w:tabs>
              <w:ind w:left="792"/>
            </w:pPr>
            <w:r w:rsidRPr="007D2E51">
              <w:rPr>
                <w:rStyle w:val="Italic"/>
              </w:rPr>
              <w:t xml:space="preserve">Laboratory Notebook </w:t>
            </w:r>
            <w:r>
              <w:rPr>
                <w:rStyle w:val="Italic"/>
              </w:rPr>
              <w:t>Guidelin</w:t>
            </w:r>
            <w:r w:rsidRPr="007D2E51">
              <w:rPr>
                <w:rStyle w:val="Italic"/>
              </w:rPr>
              <w:t>es</w:t>
            </w:r>
            <w:r>
              <w:t xml:space="preserve"> page</w:t>
            </w:r>
          </w:p>
          <w:p w:rsidR="009915F3" w:rsidRDefault="009915F3" w:rsidP="009915F3">
            <w:pPr>
              <w:pStyle w:val="Activitybullet"/>
              <w:tabs>
                <w:tab w:val="clear" w:pos="0"/>
                <w:tab w:val="num" w:pos="792"/>
              </w:tabs>
              <w:ind w:left="792"/>
            </w:pPr>
            <w:r>
              <w:t>Glue stick</w:t>
            </w:r>
          </w:p>
          <w:p w:rsidR="009915F3" w:rsidRDefault="00F97C7F" w:rsidP="009915F3">
            <w:pPr>
              <w:pStyle w:val="Activitybullet"/>
              <w:tabs>
                <w:tab w:val="clear" w:pos="0"/>
                <w:tab w:val="num" w:pos="792"/>
              </w:tabs>
              <w:ind w:left="792"/>
            </w:pPr>
            <w:r>
              <w:t>Computer with spreadsheet and word processing (optional)</w:t>
            </w:r>
          </w:p>
          <w:p w:rsidR="002C5E76" w:rsidRDefault="00F97C7F" w:rsidP="00F97C7F">
            <w:pPr>
              <w:pStyle w:val="Activitybullet"/>
              <w:tabs>
                <w:tab w:val="clear" w:pos="0"/>
                <w:tab w:val="num" w:pos="792"/>
              </w:tabs>
              <w:ind w:left="792"/>
            </w:pPr>
            <w:r w:rsidRPr="00F97C7F">
              <w:t>Pen</w:t>
            </w:r>
          </w:p>
        </w:tc>
      </w:tr>
    </w:tbl>
    <w:p w:rsidR="002C5E76" w:rsidRDefault="002C5E76" w:rsidP="002C5E76"/>
    <w:p w:rsidR="002C5E76" w:rsidRDefault="002C5E76" w:rsidP="002C5E76">
      <w:pPr>
        <w:pStyle w:val="ActivitySection"/>
      </w:pPr>
      <w:r>
        <w:t>Procedure</w:t>
      </w:r>
    </w:p>
    <w:p w:rsidR="00A174B5" w:rsidRDefault="00A174B5" w:rsidP="00A174B5">
      <w:pPr>
        <w:pStyle w:val="ActivityBody"/>
      </w:pPr>
      <w:r>
        <w:t xml:space="preserve">In this activity, you will set up your </w:t>
      </w:r>
      <w:r w:rsidRPr="008620E3">
        <w:rPr>
          <w:rStyle w:val="Italic"/>
        </w:rPr>
        <w:t>Agriscience Notebook</w:t>
      </w:r>
      <w:r>
        <w:t xml:space="preserve"> and a </w:t>
      </w:r>
      <w:r w:rsidRPr="008620E3">
        <w:rPr>
          <w:rStyle w:val="Italic"/>
        </w:rPr>
        <w:t>Laboratory Notebook</w:t>
      </w:r>
      <w:r>
        <w:t xml:space="preserve">. Keep these two items together at all times. The </w:t>
      </w:r>
      <w:r w:rsidRPr="008620E3">
        <w:rPr>
          <w:rStyle w:val="Italic"/>
        </w:rPr>
        <w:t>Agriscience Notebook</w:t>
      </w:r>
      <w:r>
        <w:t xml:space="preserve"> will serve as a portfolio for all course documents and FFA records. The </w:t>
      </w:r>
      <w:r w:rsidRPr="008620E3">
        <w:rPr>
          <w:rStyle w:val="Italic"/>
        </w:rPr>
        <w:t>Laboratory Notebook</w:t>
      </w:r>
      <w:r>
        <w:t xml:space="preserve"> will be a record of all </w:t>
      </w:r>
      <w:r w:rsidR="009915F3">
        <w:t xml:space="preserve">research </w:t>
      </w:r>
      <w:r>
        <w:t xml:space="preserve">actions completed in the lab. </w:t>
      </w:r>
    </w:p>
    <w:p w:rsidR="00BC7E08" w:rsidRDefault="00BC7E08" w:rsidP="00A174B5"/>
    <w:p w:rsidR="00A174B5" w:rsidRDefault="00A174B5" w:rsidP="00A174B5">
      <w:pPr>
        <w:pStyle w:val="ActivityBodyBold"/>
      </w:pPr>
      <w:r>
        <w:t xml:space="preserve">Part One – </w:t>
      </w:r>
      <w:r w:rsidRPr="008620E3">
        <w:rPr>
          <w:rStyle w:val="Italic"/>
        </w:rPr>
        <w:t>Agriscience Notebook</w:t>
      </w:r>
    </w:p>
    <w:p w:rsidR="00A174B5" w:rsidRDefault="00A174B5" w:rsidP="00A174B5">
      <w:pPr>
        <w:pStyle w:val="ActivityBody"/>
      </w:pPr>
      <w:r>
        <w:t>Acquire a two-inch (2”) three-ring binder from your teacher. Customize the cover page and spine label. The important thing is to write your name clearly on both the cover page and the spine label. Slide your cover page and the spine label into the appropriate positions.</w:t>
      </w:r>
    </w:p>
    <w:p w:rsidR="00A174B5" w:rsidRPr="00ED3AFF" w:rsidRDefault="00A174B5" w:rsidP="00A174B5"/>
    <w:p w:rsidR="00A174B5" w:rsidRDefault="00A174B5" w:rsidP="00A174B5">
      <w:pPr>
        <w:pStyle w:val="ActivityBody"/>
      </w:pPr>
      <w:r>
        <w:t xml:space="preserve">Make </w:t>
      </w:r>
      <w:r w:rsidR="009915F3">
        <w:t xml:space="preserve">tab </w:t>
      </w:r>
      <w:r>
        <w:t>label</w:t>
      </w:r>
      <w:r w:rsidR="009915F3">
        <w:t xml:space="preserve"> insert</w:t>
      </w:r>
      <w:r>
        <w:t>s for the tab dividers. Use the following list for section titles:</w:t>
      </w:r>
    </w:p>
    <w:p w:rsidR="00A174B5" w:rsidRDefault="00A174B5" w:rsidP="00A174B5">
      <w:pPr>
        <w:pStyle w:val="Activitybullet"/>
      </w:pPr>
      <w:r>
        <w:t>Records</w:t>
      </w:r>
    </w:p>
    <w:p w:rsidR="00A174B5" w:rsidRDefault="00A174B5" w:rsidP="00A174B5">
      <w:pPr>
        <w:pStyle w:val="Activitybullet"/>
      </w:pPr>
      <w:r>
        <w:t>1. Intro</w:t>
      </w:r>
    </w:p>
    <w:p w:rsidR="00A174B5" w:rsidRDefault="00A174B5" w:rsidP="00A174B5">
      <w:pPr>
        <w:pStyle w:val="Activitybullet"/>
      </w:pPr>
      <w:r>
        <w:t>2. DNA</w:t>
      </w:r>
    </w:p>
    <w:p w:rsidR="00A174B5" w:rsidRDefault="00A174B5" w:rsidP="00A174B5">
      <w:pPr>
        <w:pStyle w:val="Activitybullet"/>
      </w:pPr>
      <w:r>
        <w:t>3. Protein</w:t>
      </w:r>
    </w:p>
    <w:p w:rsidR="00A174B5" w:rsidRDefault="00A174B5" w:rsidP="00A174B5">
      <w:pPr>
        <w:pStyle w:val="Activitybullet"/>
      </w:pPr>
      <w:r>
        <w:t>4. Ag Biotech</w:t>
      </w:r>
    </w:p>
    <w:p w:rsidR="00A174B5" w:rsidRDefault="00A174B5" w:rsidP="00A174B5">
      <w:pPr>
        <w:pStyle w:val="Activitybullet"/>
      </w:pPr>
      <w:r>
        <w:t>5. Research</w:t>
      </w:r>
    </w:p>
    <w:p w:rsidR="00A174B5" w:rsidRPr="00ED3AFF" w:rsidRDefault="00A174B5" w:rsidP="00A174B5"/>
    <w:p w:rsidR="00A174B5" w:rsidRDefault="00A174B5" w:rsidP="00A174B5">
      <w:pPr>
        <w:pStyle w:val="ActivityBody"/>
      </w:pPr>
      <w:r>
        <w:lastRenderedPageBreak/>
        <w:t xml:space="preserve">Insert the </w:t>
      </w:r>
      <w:r w:rsidRPr="00653D9E">
        <w:rPr>
          <w:rStyle w:val="Italic"/>
        </w:rPr>
        <w:t>Table of Contents</w:t>
      </w:r>
      <w:r>
        <w:t xml:space="preserve"> in the front of the binder. The next step is to fill your notebook with </w:t>
      </w:r>
      <w:r w:rsidRPr="00653D9E">
        <w:rPr>
          <w:rStyle w:val="Italic"/>
        </w:rPr>
        <w:t>Presentation Notes</w:t>
      </w:r>
      <w:r>
        <w:t xml:space="preserve"> and activity sheets as you progress through the course. Your teacher will discuss the proper procedures for completing your </w:t>
      </w:r>
      <w:r w:rsidRPr="00653D9E">
        <w:rPr>
          <w:rStyle w:val="Italic"/>
        </w:rPr>
        <w:t>Presentation Notes</w:t>
      </w:r>
      <w:r>
        <w:t xml:space="preserve"> pages. These pages will be very important for you to reference during the course.</w:t>
      </w:r>
    </w:p>
    <w:p w:rsidR="00A174B5" w:rsidRDefault="00A174B5" w:rsidP="00A174B5"/>
    <w:p w:rsidR="00A174B5" w:rsidRDefault="00A174B5" w:rsidP="00A174B5">
      <w:pPr>
        <w:pStyle w:val="ActivityBody"/>
      </w:pPr>
      <w:r>
        <w:t>The</w:t>
      </w:r>
      <w:r w:rsidRPr="00653D9E">
        <w:rPr>
          <w:rStyle w:val="Italic"/>
        </w:rPr>
        <w:t xml:space="preserve"> FFA Activity Log</w:t>
      </w:r>
      <w:r>
        <w:t xml:space="preserve">, </w:t>
      </w:r>
      <w:r w:rsidRPr="00653D9E">
        <w:rPr>
          <w:rStyle w:val="Italic"/>
        </w:rPr>
        <w:t>SAE Hours Log</w:t>
      </w:r>
      <w:r>
        <w:t xml:space="preserve">, and </w:t>
      </w:r>
      <w:r w:rsidRPr="00653D9E">
        <w:rPr>
          <w:rStyle w:val="Italic"/>
        </w:rPr>
        <w:t>SAE Income and Expense Sheet</w:t>
      </w:r>
      <w:r>
        <w:t xml:space="preserve"> are provided for you to use for recordkeeping related to your FFA and SAE experiences. You will keep these pages updated as you progress through the course. Your teacher will provide you additional pages to use if your local and state FFA programs have specific requirements. Place the FFA record pages in the Records section of your notebook.</w:t>
      </w:r>
    </w:p>
    <w:p w:rsidR="00A174B5" w:rsidRDefault="00A174B5" w:rsidP="00A174B5"/>
    <w:p w:rsidR="00A174B5" w:rsidRDefault="00A174B5" w:rsidP="00A174B5">
      <w:pPr>
        <w:pStyle w:val="ActivityBodyBold"/>
      </w:pPr>
      <w:r>
        <w:t xml:space="preserve">Part Two – </w:t>
      </w:r>
      <w:r w:rsidRPr="008620E3">
        <w:rPr>
          <w:rStyle w:val="Italic"/>
        </w:rPr>
        <w:t>Laboratory Notebook</w:t>
      </w:r>
    </w:p>
    <w:p w:rsidR="00A174B5" w:rsidRDefault="00A174B5" w:rsidP="00A174B5">
      <w:pPr>
        <w:pStyle w:val="ActivityBody"/>
      </w:pPr>
      <w:r>
        <w:t xml:space="preserve">You will record all laboratory experiments completed in this course in your </w:t>
      </w:r>
      <w:r w:rsidRPr="008620E3">
        <w:rPr>
          <w:rStyle w:val="Italic"/>
        </w:rPr>
        <w:t>Laboratory Notebook</w:t>
      </w:r>
      <w:r>
        <w:t>. Set up the notebook following the steps below.</w:t>
      </w:r>
    </w:p>
    <w:p w:rsidR="00A174B5" w:rsidRPr="00806383" w:rsidRDefault="00A174B5" w:rsidP="00A174B5"/>
    <w:p w:rsidR="00A174B5" w:rsidRDefault="00A174B5" w:rsidP="00A174B5">
      <w:pPr>
        <w:pStyle w:val="ActivityNumbers"/>
      </w:pPr>
      <w:r>
        <w:t xml:space="preserve">Review the </w:t>
      </w:r>
      <w:r w:rsidRPr="008620E3">
        <w:rPr>
          <w:rStyle w:val="Italic"/>
        </w:rPr>
        <w:t>Laboratory Notebook Guidelines</w:t>
      </w:r>
      <w:r>
        <w:t xml:space="preserve"> and paste that page on the inside front cover of your notebook.</w:t>
      </w:r>
    </w:p>
    <w:p w:rsidR="00A174B5" w:rsidRDefault="00A174B5" w:rsidP="00A174B5">
      <w:pPr>
        <w:pStyle w:val="ActivityNumbers"/>
      </w:pPr>
      <w:r>
        <w:t>Set up Page 1 as the title page using a blue or black pen.</w:t>
      </w:r>
    </w:p>
    <w:p w:rsidR="00A174B5" w:rsidRDefault="00A174B5" w:rsidP="00A174B5">
      <w:pPr>
        <w:pStyle w:val="ActivityNumbers"/>
      </w:pPr>
      <w:r>
        <w:t>Leave Page 2 blank. You will receive a Safety Contract that will be added here in a later lesson.</w:t>
      </w:r>
    </w:p>
    <w:p w:rsidR="00A174B5" w:rsidRDefault="00A174B5" w:rsidP="00A174B5">
      <w:pPr>
        <w:pStyle w:val="ActivityNumbers"/>
      </w:pPr>
      <w:r>
        <w:t>Pages 3 through 6 will be the Table of Contents. Label each page accordingly.</w:t>
      </w:r>
    </w:p>
    <w:p w:rsidR="00A174B5" w:rsidRDefault="00A174B5" w:rsidP="00A174B5">
      <w:pPr>
        <w:pStyle w:val="ActivityNumbers"/>
      </w:pPr>
      <w:r>
        <w:t>Page 7 will be your first experiment entry.</w:t>
      </w:r>
    </w:p>
    <w:p w:rsidR="00852F0A" w:rsidRPr="00D46F06" w:rsidRDefault="00852F0A" w:rsidP="002C5E76"/>
    <w:p w:rsidR="002C5E76" w:rsidRDefault="002C5E76" w:rsidP="002C5E76">
      <w:pPr>
        <w:pStyle w:val="ActivitySection"/>
      </w:pPr>
      <w:r>
        <w:t>Conclusion</w:t>
      </w:r>
    </w:p>
    <w:p w:rsidR="00A174B5" w:rsidRDefault="00A174B5" w:rsidP="00A174B5">
      <w:pPr>
        <w:pStyle w:val="ActivityNumbers"/>
        <w:numPr>
          <w:ilvl w:val="0"/>
          <w:numId w:val="9"/>
        </w:numPr>
      </w:pPr>
      <w:r>
        <w:t xml:space="preserve">How does the </w:t>
      </w:r>
      <w:r w:rsidRPr="008620E3">
        <w:rPr>
          <w:rStyle w:val="Italic"/>
        </w:rPr>
        <w:t>Laboratory Notebook</w:t>
      </w:r>
      <w:r>
        <w:t xml:space="preserve"> differ from other note taking or record keeping systems you have used?</w:t>
      </w:r>
    </w:p>
    <w:p w:rsidR="009915F3" w:rsidRDefault="009915F3" w:rsidP="009915F3"/>
    <w:p w:rsidR="009915F3" w:rsidRDefault="009915F3" w:rsidP="009915F3"/>
    <w:p w:rsidR="00210996" w:rsidRPr="002C5E76" w:rsidRDefault="00A174B5" w:rsidP="00612F28">
      <w:pPr>
        <w:pStyle w:val="ActivityNumbers"/>
        <w:numPr>
          <w:ilvl w:val="0"/>
          <w:numId w:val="9"/>
        </w:numPr>
      </w:pPr>
      <w:r>
        <w:t xml:space="preserve">How might you use your </w:t>
      </w:r>
      <w:r w:rsidRPr="008620E3">
        <w:rPr>
          <w:rStyle w:val="Italic"/>
        </w:rPr>
        <w:t>Laboratory Notebook</w:t>
      </w:r>
      <w:r>
        <w:t xml:space="preserve"> after completing this course?</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12D" w:rsidRDefault="00AF712D">
      <w:r>
        <w:separator/>
      </w:r>
    </w:p>
  </w:endnote>
  <w:endnote w:type="continuationSeparator" w:id="0">
    <w:p w:rsidR="00AF712D" w:rsidRDefault="00AF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rsidTr="008E2256">
      <w:tc>
        <w:tcPr>
          <w:tcW w:w="4950" w:type="dxa"/>
          <w:shd w:val="clear" w:color="auto" w:fill="F2F2F2"/>
        </w:tcPr>
        <w:p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rsidR="00852F0A" w:rsidRDefault="00852F0A" w:rsidP="00852F0A">
          <w:pPr>
            <w:pStyle w:val="Footer"/>
          </w:pPr>
          <w:r>
            <w:t>APB</w:t>
          </w:r>
          <w:r w:rsidRPr="003B0686">
            <w:t xml:space="preserve"> – Activity </w:t>
          </w:r>
          <w:r w:rsidR="00A174B5">
            <w:t>1.1.2 Biotechnology Notebooks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1919E8">
            <w:rPr>
              <w:rStyle w:val="PageNumber"/>
              <w:rFonts w:cs="Arial"/>
              <w:noProof/>
              <w:szCs w:val="20"/>
            </w:rPr>
            <w:t>2</w:t>
          </w:r>
          <w:r w:rsidRPr="00E03370">
            <w:rPr>
              <w:rStyle w:val="PageNumber"/>
              <w:rFonts w:cs="Arial"/>
              <w:szCs w:val="20"/>
            </w:rPr>
            <w:fldChar w:fldCharType="end"/>
          </w:r>
        </w:p>
      </w:tc>
    </w:tr>
  </w:tbl>
  <w:p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722698" w:rsidRPr="007F0280" w:rsidTr="00705465">
      <w:tc>
        <w:tcPr>
          <w:tcW w:w="5040" w:type="dxa"/>
          <w:shd w:val="clear" w:color="auto" w:fill="F2F2F2"/>
        </w:tcPr>
        <w:p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760" w:type="dxa"/>
          <w:shd w:val="clear" w:color="auto" w:fill="F2F2F2"/>
        </w:tcPr>
        <w:p w:rsidR="00722698" w:rsidRDefault="00722698" w:rsidP="00A174B5">
          <w:pPr>
            <w:pStyle w:val="Footer"/>
          </w:pPr>
          <w:r>
            <w:t>APB</w:t>
          </w:r>
          <w:r w:rsidRPr="003B0686">
            <w:t xml:space="preserve"> – Activity </w:t>
          </w:r>
          <w:r w:rsidR="00A174B5">
            <w:t>1.1.2 Biotechnology Notebooks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1919E8">
            <w:rPr>
              <w:rStyle w:val="PageNumber"/>
              <w:rFonts w:cs="Arial"/>
              <w:noProof/>
              <w:szCs w:val="20"/>
            </w:rPr>
            <w:t>1</w:t>
          </w:r>
          <w:r w:rsidRPr="00E03370">
            <w:rPr>
              <w:rStyle w:val="PageNumber"/>
              <w:rFonts w:cs="Arial"/>
              <w:szCs w:val="20"/>
            </w:rPr>
            <w:fldChar w:fldCharType="end"/>
          </w:r>
        </w:p>
      </w:tc>
    </w:tr>
  </w:tbl>
  <w:p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12D" w:rsidRDefault="00AF712D">
      <w:r>
        <w:separator/>
      </w:r>
    </w:p>
  </w:footnote>
  <w:footnote w:type="continuationSeparator" w:id="0">
    <w:p w:rsidR="00AF712D" w:rsidRDefault="00AF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C7F"/>
    <w:rsid w:val="00004D44"/>
    <w:rsid w:val="00023EF4"/>
    <w:rsid w:val="0006381D"/>
    <w:rsid w:val="000643C4"/>
    <w:rsid w:val="00095B65"/>
    <w:rsid w:val="000C04E3"/>
    <w:rsid w:val="000E30CE"/>
    <w:rsid w:val="00120DA8"/>
    <w:rsid w:val="00125FE3"/>
    <w:rsid w:val="00140531"/>
    <w:rsid w:val="001522F9"/>
    <w:rsid w:val="00153705"/>
    <w:rsid w:val="00164A78"/>
    <w:rsid w:val="00186EA4"/>
    <w:rsid w:val="001919E8"/>
    <w:rsid w:val="001C5732"/>
    <w:rsid w:val="001D3468"/>
    <w:rsid w:val="001E706D"/>
    <w:rsid w:val="001F5964"/>
    <w:rsid w:val="00210996"/>
    <w:rsid w:val="002212A2"/>
    <w:rsid w:val="00235B0C"/>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C4C38"/>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0364"/>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03E84"/>
    <w:rsid w:val="00705465"/>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8620B"/>
    <w:rsid w:val="008955CE"/>
    <w:rsid w:val="008A3B43"/>
    <w:rsid w:val="008D1630"/>
    <w:rsid w:val="008E0369"/>
    <w:rsid w:val="008E2256"/>
    <w:rsid w:val="008F2C53"/>
    <w:rsid w:val="0090461E"/>
    <w:rsid w:val="00905BAB"/>
    <w:rsid w:val="00960B08"/>
    <w:rsid w:val="009664A4"/>
    <w:rsid w:val="00966E61"/>
    <w:rsid w:val="0098363E"/>
    <w:rsid w:val="009915F3"/>
    <w:rsid w:val="009C4D66"/>
    <w:rsid w:val="009E0675"/>
    <w:rsid w:val="009F29A8"/>
    <w:rsid w:val="00A174B5"/>
    <w:rsid w:val="00A241A8"/>
    <w:rsid w:val="00A31333"/>
    <w:rsid w:val="00A41DA8"/>
    <w:rsid w:val="00A45FE8"/>
    <w:rsid w:val="00A70C87"/>
    <w:rsid w:val="00A82C3B"/>
    <w:rsid w:val="00A856C3"/>
    <w:rsid w:val="00AA52A7"/>
    <w:rsid w:val="00AC1398"/>
    <w:rsid w:val="00AC6CF6"/>
    <w:rsid w:val="00AE0075"/>
    <w:rsid w:val="00AF47E6"/>
    <w:rsid w:val="00AF712D"/>
    <w:rsid w:val="00B032F1"/>
    <w:rsid w:val="00B05D83"/>
    <w:rsid w:val="00B32D34"/>
    <w:rsid w:val="00B43C31"/>
    <w:rsid w:val="00B45B73"/>
    <w:rsid w:val="00B541ED"/>
    <w:rsid w:val="00B836E8"/>
    <w:rsid w:val="00B94588"/>
    <w:rsid w:val="00BB056A"/>
    <w:rsid w:val="00BB7D64"/>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64531"/>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90B46"/>
    <w:rsid w:val="00EE5805"/>
    <w:rsid w:val="00F01A9E"/>
    <w:rsid w:val="00F4061F"/>
    <w:rsid w:val="00F54EDB"/>
    <w:rsid w:val="00F55DDB"/>
    <w:rsid w:val="00F70783"/>
    <w:rsid w:val="00F72E63"/>
    <w:rsid w:val="00F7359C"/>
    <w:rsid w:val="00F76840"/>
    <w:rsid w:val="00F825C5"/>
    <w:rsid w:val="00F9067B"/>
    <w:rsid w:val="00F97C7F"/>
    <w:rsid w:val="00FC07EB"/>
    <w:rsid w:val="00FC6868"/>
    <w:rsid w:val="00FC6ECD"/>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06FA0A-DB2A-4F5E-AB1F-7E9AB10F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C7F"/>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A660-514F-40E3-9591-D6907531F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0</TotalTime>
  <Pages>2</Pages>
  <Words>570</Words>
  <Characters>2967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Activity 1.1.2 Biotechnology Notebooks</vt:lpstr>
    </vt:vector>
  </TitlesOfParts>
  <Manager>Dan Jansen</Manager>
  <Company>Curriculum for Agricultural Science Education</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1.1.2 Biotechnology Notebooks</dc:title>
  <dc:subject>APB - Unit 1 - Lesson 1.1 Foundations of Biotechnology</dc:subject>
  <dc:creator>Marlene Jansen</dc:creator>
  <cp:keywords/>
  <dc:description/>
  <cp:lastModifiedBy>Melanie Bloom</cp:lastModifiedBy>
  <cp:revision>3</cp:revision>
  <cp:lastPrinted>2016-03-01T01:03:00Z</cp:lastPrinted>
  <dcterms:created xsi:type="dcterms:W3CDTF">2016-01-06T19:05:00Z</dcterms:created>
  <dcterms:modified xsi:type="dcterms:W3CDTF">2016-03-01T01:03:00Z</dcterms:modified>
</cp:coreProperties>
</file>